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B0" w:rsidRPr="00943A15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0615B0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7.35pt;margin-top:-30.05pt;width:36.6pt;height:50.4pt;z-index:251658240;visibility:visible" o:allowincell="f">
            <v:imagedata r:id="rId7" o:title=""/>
          </v:shape>
        </w:pict>
      </w:r>
    </w:p>
    <w:p w:rsidR="000615B0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615B0" w:rsidRPr="00FD29CA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615B0" w:rsidRPr="00FD29CA" w:rsidRDefault="000615B0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0615B0" w:rsidRDefault="000615B0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дев’ята 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0615B0" w:rsidRPr="00FD29CA" w:rsidRDefault="000615B0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0615B0" w:rsidRDefault="000615B0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0615B0" w:rsidRPr="00FD29CA" w:rsidRDefault="000615B0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0615B0" w:rsidRDefault="000615B0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 лютого 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8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0615B0" w:rsidRPr="00FD29CA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615B0" w:rsidRPr="00FD29CA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</w:p>
    <w:p w:rsidR="000615B0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0615B0" w:rsidRPr="00FD29CA" w:rsidRDefault="000615B0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615B0" w:rsidRPr="00FD29CA" w:rsidRDefault="000615B0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0615B0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0615B0" w:rsidRPr="00FD29CA" w:rsidRDefault="000615B0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0615B0" w:rsidRPr="001A198D" w:rsidRDefault="000615B0" w:rsidP="00A76B5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Павліченку Андрію Володимировичу </w:t>
      </w:r>
      <w:r w:rsidRPr="00E330BD">
        <w:rPr>
          <w:bCs/>
          <w:color w:val="000000"/>
          <w:sz w:val="28"/>
          <w:szCs w:val="28"/>
          <w:lang w:val="uk-UA"/>
        </w:rPr>
        <w:t>(учаснику АТО)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3-й провулок Короленка, 56,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EB5D5C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1000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>, за цільовим призначенням – для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(присадибна ділянка).</w:t>
      </w:r>
    </w:p>
    <w:p w:rsidR="000615B0" w:rsidRPr="00C04C86" w:rsidRDefault="000615B0" w:rsidP="00A76B5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поданої заяви громадянина Павліченка  Андрія Володимировича відмінити </w:t>
      </w:r>
      <w:r w:rsidRPr="00514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п.35 </w:t>
      </w:r>
      <w:r w:rsidRPr="005147FD">
        <w:rPr>
          <w:sz w:val="28"/>
          <w:szCs w:val="28"/>
          <w:lang w:val="uk-UA"/>
        </w:rPr>
        <w:t>рішення міської ради від 1</w:t>
      </w:r>
      <w:r>
        <w:rPr>
          <w:sz w:val="28"/>
          <w:szCs w:val="28"/>
          <w:lang w:val="uk-UA"/>
        </w:rPr>
        <w:t>4</w:t>
      </w:r>
      <w:r w:rsidRPr="005147F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</w:t>
      </w:r>
      <w:r w:rsidRPr="005147FD">
        <w:rPr>
          <w:sz w:val="28"/>
          <w:szCs w:val="28"/>
          <w:lang w:val="uk-UA"/>
        </w:rPr>
        <w:t>.2017</w:t>
      </w:r>
      <w:r>
        <w:rPr>
          <w:sz w:val="28"/>
          <w:szCs w:val="28"/>
          <w:lang w:val="uk-UA"/>
        </w:rPr>
        <w:t xml:space="preserve"> </w:t>
      </w:r>
      <w:r w:rsidRPr="005147FD">
        <w:rPr>
          <w:sz w:val="28"/>
          <w:szCs w:val="28"/>
          <w:lang w:val="uk-UA"/>
        </w:rPr>
        <w:t>року «Про надання дозволу на розробку проектів землеустрою щодо відведення земельних ділянок»</w:t>
      </w:r>
      <w:r>
        <w:rPr>
          <w:sz w:val="28"/>
          <w:szCs w:val="28"/>
          <w:lang w:val="uk-UA"/>
        </w:rPr>
        <w:t xml:space="preserve"> відносно надання йому дозволу на виготовлення</w:t>
      </w:r>
      <w:r w:rsidRPr="00692D3F">
        <w:rPr>
          <w:sz w:val="28"/>
          <w:szCs w:val="28"/>
          <w:lang w:val="uk-UA"/>
        </w:rPr>
        <w:t xml:space="preserve"> </w:t>
      </w:r>
      <w:r w:rsidRPr="005147FD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Pr="00514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із </w:t>
      </w:r>
      <w:r w:rsidRPr="005147FD">
        <w:rPr>
          <w:sz w:val="28"/>
          <w:szCs w:val="28"/>
          <w:lang w:val="uk-UA"/>
        </w:rPr>
        <w:t>землеустрою щодо відведення земельн</w:t>
      </w:r>
      <w:r>
        <w:rPr>
          <w:sz w:val="28"/>
          <w:szCs w:val="28"/>
          <w:lang w:val="uk-UA"/>
        </w:rPr>
        <w:t>ої</w:t>
      </w:r>
      <w:r w:rsidRPr="005147F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 xml:space="preserve">и за адресою: м. Лубни. вул. О.Бутовського, 19, орієнтовною площею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0,1000 га</w:t>
        </w:r>
      </w:smartTag>
      <w:r>
        <w:rPr>
          <w:sz w:val="28"/>
          <w:szCs w:val="28"/>
          <w:lang w:val="uk-UA"/>
        </w:rPr>
        <w:t xml:space="preserve">. </w:t>
      </w:r>
    </w:p>
    <w:p w:rsidR="000615B0" w:rsidRPr="00C04C86" w:rsidRDefault="000615B0" w:rsidP="00C04C86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Варанкіну Олександру Сергійовичу 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вул.. Свободи, 6,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410 га"/>
        </w:smartTagPr>
        <w:r w:rsidRPr="00EB5D5C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0410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>, за цільовим призначенням – для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(присадибна ділянка).</w:t>
      </w:r>
    </w:p>
    <w:p w:rsidR="000615B0" w:rsidRPr="0065306B" w:rsidRDefault="000615B0" w:rsidP="00A76B5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Виготовлені</w:t>
      </w:r>
      <w:r w:rsidRPr="0065306B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и</w:t>
      </w:r>
      <w:r w:rsidRPr="0065306B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 з </w:t>
      </w:r>
      <w:r>
        <w:rPr>
          <w:color w:val="000000"/>
          <w:sz w:val="28"/>
          <w:szCs w:val="28"/>
          <w:lang w:val="uk-UA"/>
        </w:rPr>
        <w:t xml:space="preserve"> </w:t>
      </w:r>
      <w:r w:rsidRPr="0065306B">
        <w:rPr>
          <w:color w:val="000000"/>
          <w:sz w:val="28"/>
          <w:szCs w:val="28"/>
          <w:lang w:val="uk-UA"/>
        </w:rPr>
        <w:t>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</w:t>
      </w:r>
      <w:r>
        <w:rPr>
          <w:color w:val="000000"/>
          <w:sz w:val="28"/>
          <w:szCs w:val="28"/>
          <w:lang w:val="uk-UA"/>
        </w:rPr>
        <w:t xml:space="preserve">фері земельних відносин. Проекти </w:t>
      </w:r>
      <w:r w:rsidRPr="0065306B">
        <w:rPr>
          <w:color w:val="000000"/>
          <w:sz w:val="28"/>
          <w:szCs w:val="28"/>
          <w:lang w:val="uk-UA"/>
        </w:rPr>
        <w:t>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65306B">
        <w:rPr>
          <w:color w:val="000000"/>
          <w:sz w:val="28"/>
          <w:szCs w:val="28"/>
          <w:lang w:val="uk-UA"/>
        </w:rPr>
        <w:t xml:space="preserve">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</w:t>
      </w:r>
      <w:r>
        <w:rPr>
          <w:color w:val="000000"/>
          <w:sz w:val="28"/>
          <w:szCs w:val="28"/>
          <w:lang w:val="uk-UA"/>
        </w:rPr>
        <w:t>ів</w:t>
      </w:r>
      <w:r w:rsidRPr="0065306B">
        <w:rPr>
          <w:color w:val="000000"/>
          <w:sz w:val="28"/>
          <w:szCs w:val="28"/>
          <w:lang w:val="uk-UA"/>
        </w:rPr>
        <w:t xml:space="preserve"> в порядку встановленому статтею 186-1 Земельного кодексу України подати </w:t>
      </w:r>
      <w:r>
        <w:rPr>
          <w:color w:val="000000"/>
          <w:sz w:val="28"/>
          <w:szCs w:val="28"/>
          <w:lang w:val="uk-UA"/>
        </w:rPr>
        <w:t>їх</w:t>
      </w:r>
      <w:r w:rsidRPr="0065306B">
        <w:rPr>
          <w:color w:val="000000"/>
          <w:sz w:val="28"/>
          <w:szCs w:val="28"/>
          <w:lang w:val="uk-UA"/>
        </w:rPr>
        <w:t xml:space="preserve"> на затвердження міській раді.</w:t>
      </w:r>
    </w:p>
    <w:p w:rsidR="000615B0" w:rsidRDefault="000615B0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0615B0" w:rsidRDefault="000615B0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0615B0" w:rsidRDefault="000615B0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F976F4">
      <w:pPr>
        <w:jc w:val="center"/>
        <w:rPr>
          <w:lang w:val="uk-UA"/>
        </w:rPr>
      </w:pPr>
      <w:r>
        <w:rPr>
          <w:lang w:val="uk-UA"/>
        </w:rPr>
        <w:t>ПОГОДЖЕНО:</w:t>
      </w:r>
    </w:p>
    <w:p w:rsidR="000615B0" w:rsidRDefault="000615B0" w:rsidP="00F976F4">
      <w:pPr>
        <w:jc w:val="center"/>
        <w:rPr>
          <w:lang w:val="uk-UA"/>
        </w:rPr>
      </w:pPr>
    </w:p>
    <w:p w:rsidR="000615B0" w:rsidRDefault="000615B0" w:rsidP="00F976F4">
      <w:pPr>
        <w:jc w:val="center"/>
        <w:rPr>
          <w:lang w:val="uk-UA"/>
        </w:rPr>
      </w:pPr>
      <w:r>
        <w:rPr>
          <w:lang w:val="uk-UA"/>
        </w:rPr>
        <w:t xml:space="preserve">  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О.В. Карпець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 xml:space="preserve">                    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 xml:space="preserve">Голова постійної депутатської </w:t>
      </w:r>
    </w:p>
    <w:p w:rsidR="000615B0" w:rsidRDefault="000615B0" w:rsidP="00F976F4">
      <w:pPr>
        <w:pStyle w:val="Foo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комісії з питань землевідведення</w:t>
      </w:r>
    </w:p>
    <w:p w:rsidR="000615B0" w:rsidRDefault="000615B0" w:rsidP="00F976F4">
      <w:pPr>
        <w:pStyle w:val="Footer"/>
        <w:tabs>
          <w:tab w:val="clear" w:pos="4677"/>
          <w:tab w:val="center" w:pos="0"/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будівництва, архітектури                                                                        Ю.Б. Денисенко  </w:t>
      </w:r>
    </w:p>
    <w:p w:rsidR="000615B0" w:rsidRDefault="000615B0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0615B0" w:rsidRDefault="000615B0" w:rsidP="00F976F4">
      <w:pPr>
        <w:pStyle w:val="Footer"/>
        <w:tabs>
          <w:tab w:val="clear" w:pos="4677"/>
          <w:tab w:val="center" w:pos="709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Головний спеціаліст юридичного відділу                                            Т.Г.Синявська</w:t>
      </w:r>
    </w:p>
    <w:p w:rsidR="000615B0" w:rsidRDefault="000615B0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0615B0" w:rsidRDefault="000615B0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 організаційного відділу                                                      Н.М. Уварова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 xml:space="preserve">Начальник Управління                                                      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 xml:space="preserve">з питань комунального майна 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>та земельних відносин</w:t>
      </w:r>
      <w:r>
        <w:rPr>
          <w:lang w:val="uk-UA"/>
        </w:rPr>
        <w:tab/>
        <w:t xml:space="preserve">                                                                    О.Г. Іващенко</w:t>
      </w:r>
    </w:p>
    <w:p w:rsidR="000615B0" w:rsidRDefault="000615B0" w:rsidP="00F976F4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0615B0" w:rsidRDefault="000615B0" w:rsidP="00F976F4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відділу містобудування </w:t>
      </w:r>
    </w:p>
    <w:p w:rsidR="000615B0" w:rsidRDefault="000615B0" w:rsidP="00F976F4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А.Г.Шмонденко</w:t>
      </w:r>
    </w:p>
    <w:p w:rsidR="000615B0" w:rsidRDefault="000615B0" w:rsidP="00F976F4">
      <w:pPr>
        <w:rPr>
          <w:lang w:val="uk-UA"/>
        </w:rPr>
      </w:pPr>
    </w:p>
    <w:p w:rsidR="000615B0" w:rsidRDefault="000615B0" w:rsidP="00F976F4">
      <w:pPr>
        <w:rPr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b/>
          <w:sz w:val="28"/>
          <w:szCs w:val="28"/>
          <w:lang w:val="uk-UA"/>
        </w:rPr>
      </w:pPr>
    </w:p>
    <w:p w:rsidR="000615B0" w:rsidRDefault="000615B0" w:rsidP="002212CE">
      <w:pPr>
        <w:jc w:val="both"/>
        <w:rPr>
          <w:sz w:val="18"/>
          <w:szCs w:val="18"/>
          <w:lang w:val="uk-UA"/>
        </w:rPr>
      </w:pPr>
      <w:r w:rsidRPr="008569D9">
        <w:rPr>
          <w:sz w:val="18"/>
          <w:szCs w:val="18"/>
          <w:lang w:val="uk-UA"/>
        </w:rPr>
        <w:t>Вик.</w:t>
      </w:r>
      <w:r>
        <w:rPr>
          <w:sz w:val="18"/>
          <w:szCs w:val="18"/>
          <w:lang w:val="uk-UA"/>
        </w:rPr>
        <w:t xml:space="preserve"> </w:t>
      </w:r>
      <w:r w:rsidRPr="008569D9">
        <w:rPr>
          <w:sz w:val="18"/>
          <w:szCs w:val="18"/>
          <w:lang w:val="uk-UA"/>
        </w:rPr>
        <w:t>Ступак</w:t>
      </w:r>
    </w:p>
    <w:p w:rsidR="000615B0" w:rsidRPr="008569D9" w:rsidRDefault="000615B0" w:rsidP="002212CE">
      <w:pPr>
        <w:jc w:val="both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70483</w:t>
      </w:r>
    </w:p>
    <w:p w:rsidR="000615B0" w:rsidRPr="008569D9" w:rsidRDefault="000615B0">
      <w:pPr>
        <w:jc w:val="both"/>
        <w:rPr>
          <w:sz w:val="18"/>
          <w:szCs w:val="18"/>
          <w:lang w:val="uk-UA"/>
        </w:rPr>
      </w:pPr>
    </w:p>
    <w:sectPr w:rsidR="000615B0" w:rsidRPr="008569D9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5B0" w:rsidRDefault="000615B0">
      <w:r>
        <w:separator/>
      </w:r>
    </w:p>
  </w:endnote>
  <w:endnote w:type="continuationSeparator" w:id="0">
    <w:p w:rsidR="000615B0" w:rsidRDefault="0006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5B0" w:rsidRDefault="000615B0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15B0" w:rsidRDefault="000615B0" w:rsidP="00C448A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5B0" w:rsidRDefault="000615B0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0615B0" w:rsidRDefault="000615B0" w:rsidP="00C448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5B0" w:rsidRDefault="000615B0">
      <w:r>
        <w:separator/>
      </w:r>
    </w:p>
  </w:footnote>
  <w:footnote w:type="continuationSeparator" w:id="0">
    <w:p w:rsidR="000615B0" w:rsidRDefault="00061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6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1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9AF"/>
    <w:rsid w:val="00000D2A"/>
    <w:rsid w:val="00000FD2"/>
    <w:rsid w:val="000056CD"/>
    <w:rsid w:val="000061DE"/>
    <w:rsid w:val="00017E27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565EE"/>
    <w:rsid w:val="00060875"/>
    <w:rsid w:val="000615B0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5AF3"/>
    <w:rsid w:val="00137922"/>
    <w:rsid w:val="00147D67"/>
    <w:rsid w:val="00150595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4FD"/>
    <w:rsid w:val="00193A8D"/>
    <w:rsid w:val="001A198D"/>
    <w:rsid w:val="001A239F"/>
    <w:rsid w:val="001B3802"/>
    <w:rsid w:val="001C6704"/>
    <w:rsid w:val="001D27FC"/>
    <w:rsid w:val="001D32C3"/>
    <w:rsid w:val="001D3B43"/>
    <w:rsid w:val="001D6F97"/>
    <w:rsid w:val="001E0FE8"/>
    <w:rsid w:val="001E3D44"/>
    <w:rsid w:val="001F1F2D"/>
    <w:rsid w:val="001F38CC"/>
    <w:rsid w:val="001F5116"/>
    <w:rsid w:val="00206155"/>
    <w:rsid w:val="00206812"/>
    <w:rsid w:val="00214EF2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48CD"/>
    <w:rsid w:val="00267003"/>
    <w:rsid w:val="00270988"/>
    <w:rsid w:val="00271A18"/>
    <w:rsid w:val="00281EC2"/>
    <w:rsid w:val="0028540A"/>
    <w:rsid w:val="00285889"/>
    <w:rsid w:val="002943E5"/>
    <w:rsid w:val="0029733F"/>
    <w:rsid w:val="002A5CEF"/>
    <w:rsid w:val="002A7C3B"/>
    <w:rsid w:val="002B29F5"/>
    <w:rsid w:val="002C0B2E"/>
    <w:rsid w:val="002C65DA"/>
    <w:rsid w:val="002C7EE8"/>
    <w:rsid w:val="002D275A"/>
    <w:rsid w:val="002D30A4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5280"/>
    <w:rsid w:val="0035309C"/>
    <w:rsid w:val="00361E4D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642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E21EF"/>
    <w:rsid w:val="003E2358"/>
    <w:rsid w:val="003E2926"/>
    <w:rsid w:val="003E6E8C"/>
    <w:rsid w:val="003F747A"/>
    <w:rsid w:val="00410D22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4265B"/>
    <w:rsid w:val="004463B2"/>
    <w:rsid w:val="00446975"/>
    <w:rsid w:val="004713BE"/>
    <w:rsid w:val="00471577"/>
    <w:rsid w:val="00496649"/>
    <w:rsid w:val="004A6C06"/>
    <w:rsid w:val="004B08CA"/>
    <w:rsid w:val="004B5163"/>
    <w:rsid w:val="004B5850"/>
    <w:rsid w:val="004B7092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70D34"/>
    <w:rsid w:val="005879CB"/>
    <w:rsid w:val="00587FBB"/>
    <w:rsid w:val="00592BEC"/>
    <w:rsid w:val="005A4CD4"/>
    <w:rsid w:val="005A74F2"/>
    <w:rsid w:val="005C4DE3"/>
    <w:rsid w:val="005C4E91"/>
    <w:rsid w:val="005F2C5A"/>
    <w:rsid w:val="006016B9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6C84"/>
    <w:rsid w:val="00637D0E"/>
    <w:rsid w:val="006412AF"/>
    <w:rsid w:val="00643918"/>
    <w:rsid w:val="00652712"/>
    <w:rsid w:val="0065306B"/>
    <w:rsid w:val="0065507E"/>
    <w:rsid w:val="00657B13"/>
    <w:rsid w:val="00672456"/>
    <w:rsid w:val="0067502B"/>
    <w:rsid w:val="0067578D"/>
    <w:rsid w:val="006845EE"/>
    <w:rsid w:val="00691C51"/>
    <w:rsid w:val="00692D3F"/>
    <w:rsid w:val="00694E59"/>
    <w:rsid w:val="006951C2"/>
    <w:rsid w:val="006952DD"/>
    <w:rsid w:val="006955BF"/>
    <w:rsid w:val="006A056E"/>
    <w:rsid w:val="006A2651"/>
    <w:rsid w:val="006A2D48"/>
    <w:rsid w:val="006A3388"/>
    <w:rsid w:val="006B25A8"/>
    <w:rsid w:val="006B5F68"/>
    <w:rsid w:val="006C2333"/>
    <w:rsid w:val="006C3322"/>
    <w:rsid w:val="006C7E6F"/>
    <w:rsid w:val="006D23A2"/>
    <w:rsid w:val="006E5BD4"/>
    <w:rsid w:val="006E6110"/>
    <w:rsid w:val="006F4D4E"/>
    <w:rsid w:val="006F5059"/>
    <w:rsid w:val="00707086"/>
    <w:rsid w:val="0071501D"/>
    <w:rsid w:val="007165C5"/>
    <w:rsid w:val="00717B9E"/>
    <w:rsid w:val="007238AE"/>
    <w:rsid w:val="0072420D"/>
    <w:rsid w:val="00727127"/>
    <w:rsid w:val="00727F13"/>
    <w:rsid w:val="007301C4"/>
    <w:rsid w:val="0073173E"/>
    <w:rsid w:val="00731DB5"/>
    <w:rsid w:val="0073491A"/>
    <w:rsid w:val="007407AF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25D6"/>
    <w:rsid w:val="007934DF"/>
    <w:rsid w:val="007976ED"/>
    <w:rsid w:val="007A11D3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37266"/>
    <w:rsid w:val="00842370"/>
    <w:rsid w:val="00843720"/>
    <w:rsid w:val="008444D6"/>
    <w:rsid w:val="0085104B"/>
    <w:rsid w:val="008569D9"/>
    <w:rsid w:val="00857725"/>
    <w:rsid w:val="008650FB"/>
    <w:rsid w:val="0086611B"/>
    <w:rsid w:val="008676C6"/>
    <w:rsid w:val="0087075E"/>
    <w:rsid w:val="008753F1"/>
    <w:rsid w:val="00881352"/>
    <w:rsid w:val="00882C55"/>
    <w:rsid w:val="008834F4"/>
    <w:rsid w:val="00884857"/>
    <w:rsid w:val="00884B6F"/>
    <w:rsid w:val="008915A8"/>
    <w:rsid w:val="00892867"/>
    <w:rsid w:val="00896B1F"/>
    <w:rsid w:val="008A46AB"/>
    <w:rsid w:val="008A4AF4"/>
    <w:rsid w:val="008B1CBA"/>
    <w:rsid w:val="008B3714"/>
    <w:rsid w:val="008B3777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5B0D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70004"/>
    <w:rsid w:val="00972486"/>
    <w:rsid w:val="00974777"/>
    <w:rsid w:val="009828A9"/>
    <w:rsid w:val="00985909"/>
    <w:rsid w:val="009874CF"/>
    <w:rsid w:val="009912E4"/>
    <w:rsid w:val="009958DF"/>
    <w:rsid w:val="009A00AE"/>
    <w:rsid w:val="009A284A"/>
    <w:rsid w:val="009A3DA1"/>
    <w:rsid w:val="009A4BAA"/>
    <w:rsid w:val="009B173F"/>
    <w:rsid w:val="009B505C"/>
    <w:rsid w:val="009B5066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165DF"/>
    <w:rsid w:val="00A209AF"/>
    <w:rsid w:val="00A2118A"/>
    <w:rsid w:val="00A21574"/>
    <w:rsid w:val="00A31304"/>
    <w:rsid w:val="00A33B4A"/>
    <w:rsid w:val="00A3546D"/>
    <w:rsid w:val="00A6245D"/>
    <w:rsid w:val="00A625BC"/>
    <w:rsid w:val="00A6520A"/>
    <w:rsid w:val="00A72467"/>
    <w:rsid w:val="00A76B5D"/>
    <w:rsid w:val="00A836C6"/>
    <w:rsid w:val="00A84C21"/>
    <w:rsid w:val="00A9248D"/>
    <w:rsid w:val="00AA23E8"/>
    <w:rsid w:val="00AA72F3"/>
    <w:rsid w:val="00AB1814"/>
    <w:rsid w:val="00AB54C2"/>
    <w:rsid w:val="00AC2560"/>
    <w:rsid w:val="00AC2E9E"/>
    <w:rsid w:val="00AC78FA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2A70"/>
    <w:rsid w:val="00B15ECC"/>
    <w:rsid w:val="00B17727"/>
    <w:rsid w:val="00B1798E"/>
    <w:rsid w:val="00B24CCA"/>
    <w:rsid w:val="00B31A12"/>
    <w:rsid w:val="00B32688"/>
    <w:rsid w:val="00B3353D"/>
    <w:rsid w:val="00B33CF9"/>
    <w:rsid w:val="00B402BB"/>
    <w:rsid w:val="00B41AE1"/>
    <w:rsid w:val="00B45947"/>
    <w:rsid w:val="00B46100"/>
    <w:rsid w:val="00B4703C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25AC"/>
    <w:rsid w:val="00B829D9"/>
    <w:rsid w:val="00B83074"/>
    <w:rsid w:val="00B86BBD"/>
    <w:rsid w:val="00B875DE"/>
    <w:rsid w:val="00B912A8"/>
    <w:rsid w:val="00B92415"/>
    <w:rsid w:val="00BA2E48"/>
    <w:rsid w:val="00BA37E4"/>
    <w:rsid w:val="00BA3F63"/>
    <w:rsid w:val="00BA4047"/>
    <w:rsid w:val="00BA4856"/>
    <w:rsid w:val="00BA7ABE"/>
    <w:rsid w:val="00BB0205"/>
    <w:rsid w:val="00BB3D2F"/>
    <w:rsid w:val="00BC6662"/>
    <w:rsid w:val="00BC7332"/>
    <w:rsid w:val="00BD07D2"/>
    <w:rsid w:val="00BE6838"/>
    <w:rsid w:val="00BE7EC4"/>
    <w:rsid w:val="00BF6893"/>
    <w:rsid w:val="00BF7264"/>
    <w:rsid w:val="00C001EF"/>
    <w:rsid w:val="00C02A79"/>
    <w:rsid w:val="00C04C86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60204"/>
    <w:rsid w:val="00C74C6A"/>
    <w:rsid w:val="00C7651E"/>
    <w:rsid w:val="00C8122B"/>
    <w:rsid w:val="00C81868"/>
    <w:rsid w:val="00C85691"/>
    <w:rsid w:val="00C87D96"/>
    <w:rsid w:val="00C9176F"/>
    <w:rsid w:val="00C92AE7"/>
    <w:rsid w:val="00C94087"/>
    <w:rsid w:val="00C9547B"/>
    <w:rsid w:val="00CA01A5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F0100"/>
    <w:rsid w:val="00CF18D7"/>
    <w:rsid w:val="00CF52D5"/>
    <w:rsid w:val="00CF5612"/>
    <w:rsid w:val="00D112AC"/>
    <w:rsid w:val="00D122E5"/>
    <w:rsid w:val="00D12D1C"/>
    <w:rsid w:val="00D21805"/>
    <w:rsid w:val="00D23869"/>
    <w:rsid w:val="00D26AC9"/>
    <w:rsid w:val="00D26B0B"/>
    <w:rsid w:val="00D33C10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3627"/>
    <w:rsid w:val="00D94AC8"/>
    <w:rsid w:val="00D95A87"/>
    <w:rsid w:val="00DA5249"/>
    <w:rsid w:val="00DA53D2"/>
    <w:rsid w:val="00DB2923"/>
    <w:rsid w:val="00DB35D8"/>
    <w:rsid w:val="00DB491B"/>
    <w:rsid w:val="00DB6BC3"/>
    <w:rsid w:val="00DC1DF6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05FE7"/>
    <w:rsid w:val="00E147A5"/>
    <w:rsid w:val="00E149D6"/>
    <w:rsid w:val="00E15BAB"/>
    <w:rsid w:val="00E21F16"/>
    <w:rsid w:val="00E25359"/>
    <w:rsid w:val="00E330BD"/>
    <w:rsid w:val="00E4388F"/>
    <w:rsid w:val="00E52101"/>
    <w:rsid w:val="00E55DDC"/>
    <w:rsid w:val="00E570F4"/>
    <w:rsid w:val="00E65317"/>
    <w:rsid w:val="00E73798"/>
    <w:rsid w:val="00E739B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4901"/>
    <w:rsid w:val="00F05C16"/>
    <w:rsid w:val="00F13F32"/>
    <w:rsid w:val="00F144EB"/>
    <w:rsid w:val="00F149D9"/>
    <w:rsid w:val="00F17077"/>
    <w:rsid w:val="00F20A1E"/>
    <w:rsid w:val="00F26389"/>
    <w:rsid w:val="00F30239"/>
    <w:rsid w:val="00F34578"/>
    <w:rsid w:val="00F44371"/>
    <w:rsid w:val="00F468BA"/>
    <w:rsid w:val="00F51D96"/>
    <w:rsid w:val="00F5290D"/>
    <w:rsid w:val="00F60F3D"/>
    <w:rsid w:val="00F615E1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A209AF"/>
    <w:rPr>
      <w:rFonts w:cs="Times New Roman"/>
    </w:rPr>
  </w:style>
  <w:style w:type="paragraph" w:customStyle="1" w:styleId="p2">
    <w:name w:val="p2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basedOn w:val="DefaultParagraphFont"/>
    <w:uiPriority w:val="99"/>
    <w:rsid w:val="00A209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D63A0"/>
    <w:rPr>
      <w:rFonts w:cs="Times New Roman"/>
    </w:rPr>
  </w:style>
  <w:style w:type="character" w:styleId="PageNumber">
    <w:name w:val="page number"/>
    <w:basedOn w:val="DefaultParagraphFont"/>
    <w:uiPriority w:val="99"/>
    <w:rsid w:val="00C448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9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524</Words>
  <Characters>2991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User</cp:lastModifiedBy>
  <cp:revision>3</cp:revision>
  <cp:lastPrinted>2018-01-31T15:17:00Z</cp:lastPrinted>
  <dcterms:created xsi:type="dcterms:W3CDTF">2018-01-31T10:30:00Z</dcterms:created>
  <dcterms:modified xsi:type="dcterms:W3CDTF">2018-01-31T15:53:00Z</dcterms:modified>
</cp:coreProperties>
</file>